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CE0E7D" w14:textId="77777777" w:rsidR="00B6341D" w:rsidRDefault="00B6341D" w:rsidP="00B6341D">
      <w:pPr>
        <w:pStyle w:val="NoSpacing"/>
      </w:pPr>
      <w:r>
        <w:rPr>
          <w:u w:val="single"/>
        </w:rPr>
        <w:t>William MELBOURNE</w:t>
      </w:r>
      <w:r>
        <w:t xml:space="preserve">     </w:t>
      </w:r>
      <w:proofErr w:type="gramStart"/>
      <w:r>
        <w:t xml:space="preserve">   (</w:t>
      </w:r>
      <w:proofErr w:type="gramEnd"/>
      <w:r>
        <w:t>fl.1455)</w:t>
      </w:r>
    </w:p>
    <w:p w14:paraId="3D0EA734" w14:textId="77777777" w:rsidR="00B6341D" w:rsidRDefault="00B6341D" w:rsidP="00B6341D">
      <w:pPr>
        <w:pStyle w:val="NoSpacing"/>
      </w:pPr>
      <w:r>
        <w:t>of London. Painter.</w:t>
      </w:r>
    </w:p>
    <w:p w14:paraId="76314EE7" w14:textId="77777777" w:rsidR="00B6341D" w:rsidRDefault="00B6341D" w:rsidP="00B6341D">
      <w:pPr>
        <w:pStyle w:val="NoSpacing"/>
      </w:pPr>
    </w:p>
    <w:p w14:paraId="5CACEC07" w14:textId="77777777" w:rsidR="00B6341D" w:rsidRDefault="00B6341D" w:rsidP="00B6341D">
      <w:pPr>
        <w:pStyle w:val="NoSpacing"/>
      </w:pPr>
    </w:p>
    <w:p w14:paraId="70E7A8F9" w14:textId="77777777" w:rsidR="00B6341D" w:rsidRDefault="00B6341D" w:rsidP="00B6341D">
      <w:pPr>
        <w:pStyle w:val="NoSpacing"/>
      </w:pPr>
      <w:r>
        <w:t xml:space="preserve">  8 Oct.1455</w:t>
      </w:r>
      <w:r>
        <w:tab/>
        <w:t xml:space="preserve">John </w:t>
      </w:r>
      <w:proofErr w:type="spellStart"/>
      <w:r>
        <w:t>Hoberd</w:t>
      </w:r>
      <w:proofErr w:type="spellEnd"/>
      <w:r>
        <w:t>, the elder, late of Stowe Quay, Cambridgeshire(q.v.), was</w:t>
      </w:r>
    </w:p>
    <w:p w14:paraId="024A4FE6" w14:textId="77777777" w:rsidR="00B6341D" w:rsidRDefault="00B6341D" w:rsidP="00B6341D">
      <w:pPr>
        <w:pStyle w:val="NoSpacing"/>
      </w:pPr>
      <w:r>
        <w:tab/>
      </w:r>
      <w:r>
        <w:tab/>
        <w:t>pardoned for not appearing to answer him touching a debt of 40s.</w:t>
      </w:r>
    </w:p>
    <w:p w14:paraId="77E7CC58" w14:textId="77777777" w:rsidR="00B6341D" w:rsidRDefault="00B6341D" w:rsidP="00B6341D">
      <w:pPr>
        <w:pStyle w:val="NoSpacing"/>
      </w:pPr>
      <w:r>
        <w:tab/>
      </w:r>
      <w:r>
        <w:tab/>
        <w:t>(C.P.R. 1452-61 p.260)</w:t>
      </w:r>
    </w:p>
    <w:p w14:paraId="1297491B" w14:textId="77777777" w:rsidR="00B6341D" w:rsidRDefault="00B6341D" w:rsidP="00B6341D">
      <w:pPr>
        <w:pStyle w:val="NoSpacing"/>
      </w:pPr>
    </w:p>
    <w:p w14:paraId="50DC4209" w14:textId="77777777" w:rsidR="00B6341D" w:rsidRDefault="00B6341D" w:rsidP="00B6341D">
      <w:pPr>
        <w:pStyle w:val="NoSpacing"/>
      </w:pPr>
    </w:p>
    <w:p w14:paraId="2CDE3A13" w14:textId="77777777" w:rsidR="00B6341D" w:rsidRDefault="00B6341D" w:rsidP="00B6341D">
      <w:pPr>
        <w:pStyle w:val="NoSpacing"/>
      </w:pPr>
      <w:r>
        <w:t>11 September 2024</w:t>
      </w:r>
    </w:p>
    <w:p w14:paraId="39D03AE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1A3F07" w14:textId="77777777" w:rsidR="00B6341D" w:rsidRDefault="00B6341D" w:rsidP="009139A6">
      <w:r>
        <w:separator/>
      </w:r>
    </w:p>
  </w:endnote>
  <w:endnote w:type="continuationSeparator" w:id="0">
    <w:p w14:paraId="6A9C6922" w14:textId="77777777" w:rsidR="00B6341D" w:rsidRDefault="00B6341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2DB73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14E7B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4972C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652BAA" w14:textId="77777777" w:rsidR="00B6341D" w:rsidRDefault="00B6341D" w:rsidP="009139A6">
      <w:r>
        <w:separator/>
      </w:r>
    </w:p>
  </w:footnote>
  <w:footnote w:type="continuationSeparator" w:id="0">
    <w:p w14:paraId="6C093D5F" w14:textId="77777777" w:rsidR="00B6341D" w:rsidRDefault="00B6341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DC1B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413E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519B7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41D"/>
    <w:rsid w:val="000666E0"/>
    <w:rsid w:val="002510B7"/>
    <w:rsid w:val="00270799"/>
    <w:rsid w:val="005C130B"/>
    <w:rsid w:val="007F388D"/>
    <w:rsid w:val="00826F5C"/>
    <w:rsid w:val="009139A6"/>
    <w:rsid w:val="009411C2"/>
    <w:rsid w:val="009448BB"/>
    <w:rsid w:val="00947624"/>
    <w:rsid w:val="00A3176C"/>
    <w:rsid w:val="00AE65F8"/>
    <w:rsid w:val="00B6341D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CF8F0"/>
  <w15:chartTrackingRefBased/>
  <w15:docId w15:val="{0FBF5FD9-FD92-4D17-B777-4779D11C1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2024-09-15T13:39:00Z</dcterms:created>
  <dcterms:modified xsi:type="dcterms:W3CDTF">2024-09-15T13:39:00Z</dcterms:modified>
</cp:coreProperties>
</file>